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35833" w14:textId="77777777" w:rsidR="008F19B4" w:rsidRDefault="008F19B4" w:rsidP="008F1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BOTELER</w:t>
      </w:r>
      <w:r>
        <w:rPr>
          <w:rFonts w:cs="Times New Roman"/>
          <w:szCs w:val="24"/>
        </w:rPr>
        <w:t xml:space="preserve">        (fl.1422)</w:t>
      </w:r>
    </w:p>
    <w:p w14:paraId="23AB5061" w14:textId="58FBEF37" w:rsidR="008F19B4" w:rsidRDefault="008F19B4" w:rsidP="008F1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Cripplegate </w:t>
      </w:r>
      <w:r>
        <w:rPr>
          <w:rFonts w:cs="Times New Roman"/>
          <w:szCs w:val="24"/>
        </w:rPr>
        <w:t>Within</w:t>
      </w:r>
      <w:r>
        <w:rPr>
          <w:rFonts w:cs="Times New Roman"/>
          <w:szCs w:val="24"/>
        </w:rPr>
        <w:t xml:space="preserve"> Ward, London.</w:t>
      </w:r>
    </w:p>
    <w:p w14:paraId="7E376763" w14:textId="77777777" w:rsidR="008F19B4" w:rsidRDefault="008F19B4" w:rsidP="008F19B4">
      <w:pPr>
        <w:pStyle w:val="NoSpacing"/>
        <w:rPr>
          <w:rFonts w:cs="Times New Roman"/>
          <w:szCs w:val="24"/>
        </w:rPr>
      </w:pPr>
    </w:p>
    <w:p w14:paraId="2E862C1D" w14:textId="77777777" w:rsidR="008F19B4" w:rsidRDefault="008F19B4" w:rsidP="008F19B4">
      <w:pPr>
        <w:pStyle w:val="NoSpacing"/>
        <w:rPr>
          <w:rFonts w:cs="Times New Roman"/>
          <w:szCs w:val="24"/>
        </w:rPr>
      </w:pPr>
    </w:p>
    <w:p w14:paraId="6C5724C8" w14:textId="77777777" w:rsidR="008F19B4" w:rsidRDefault="008F19B4" w:rsidP="008F1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662AFB19" w14:textId="77777777" w:rsidR="008F19B4" w:rsidRDefault="008F19B4" w:rsidP="008F19B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9EFE465" w14:textId="77777777" w:rsidR="008F19B4" w:rsidRDefault="008F19B4" w:rsidP="008F19B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2319C944" w14:textId="77777777" w:rsidR="008F19B4" w:rsidRDefault="008F19B4" w:rsidP="008F19B4">
      <w:pPr>
        <w:pStyle w:val="NoSpacing"/>
        <w:rPr>
          <w:rFonts w:eastAsia="Times New Roman" w:cs="Times New Roman"/>
          <w:szCs w:val="24"/>
        </w:rPr>
      </w:pPr>
    </w:p>
    <w:p w14:paraId="2F4AEFA0" w14:textId="77777777" w:rsidR="008F19B4" w:rsidRDefault="008F19B4" w:rsidP="008F19B4">
      <w:pPr>
        <w:pStyle w:val="NoSpacing"/>
        <w:rPr>
          <w:rFonts w:eastAsia="Times New Roman" w:cs="Times New Roman"/>
          <w:szCs w:val="24"/>
        </w:rPr>
      </w:pPr>
    </w:p>
    <w:p w14:paraId="1EF5850F" w14:textId="68D79042" w:rsidR="00BA00AB" w:rsidRPr="00EB3209" w:rsidRDefault="008F19B4" w:rsidP="008F19B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F80B" w14:textId="77777777" w:rsidR="008F19B4" w:rsidRDefault="008F19B4" w:rsidP="009139A6">
      <w:r>
        <w:separator/>
      </w:r>
    </w:p>
  </w:endnote>
  <w:endnote w:type="continuationSeparator" w:id="0">
    <w:p w14:paraId="09F0EE1F" w14:textId="77777777" w:rsidR="008F19B4" w:rsidRDefault="008F19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68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B1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C1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24743" w14:textId="77777777" w:rsidR="008F19B4" w:rsidRDefault="008F19B4" w:rsidP="009139A6">
      <w:r>
        <w:separator/>
      </w:r>
    </w:p>
  </w:footnote>
  <w:footnote w:type="continuationSeparator" w:id="0">
    <w:p w14:paraId="4BFF921B" w14:textId="77777777" w:rsidR="008F19B4" w:rsidRDefault="008F19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DC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5C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891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B4"/>
    <w:rsid w:val="000666E0"/>
    <w:rsid w:val="002510B7"/>
    <w:rsid w:val="005C130B"/>
    <w:rsid w:val="00826F5C"/>
    <w:rsid w:val="008F19B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B5991"/>
  <w15:chartTrackingRefBased/>
  <w15:docId w15:val="{6B590318-AD9A-4C94-B0E8-037E2FD4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2023-12-23T09:48:00Z</dcterms:created>
  <dcterms:modified xsi:type="dcterms:W3CDTF">2023-12-23T09:49:00Z</dcterms:modified>
</cp:coreProperties>
</file>